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637"/>
        <w:gridCol w:w="4110"/>
      </w:tblGrid>
      <w:tr w:rsidR="00693955" w:rsidRPr="00664F46" w:rsidTr="00245308">
        <w:tc>
          <w:tcPr>
            <w:tcW w:w="5637" w:type="dxa"/>
          </w:tcPr>
          <w:p w:rsidR="00693955" w:rsidRPr="00664F46" w:rsidRDefault="00693955" w:rsidP="00664F46">
            <w:pPr>
              <w:jc w:val="both"/>
              <w:rPr>
                <w:sz w:val="28"/>
                <w:szCs w:val="28"/>
              </w:rPr>
            </w:pPr>
            <w:r w:rsidRPr="00664F46">
              <w:rPr>
                <w:sz w:val="28"/>
                <w:szCs w:val="28"/>
              </w:rPr>
              <w:br w:type="page"/>
            </w:r>
          </w:p>
        </w:tc>
        <w:tc>
          <w:tcPr>
            <w:tcW w:w="4110" w:type="dxa"/>
          </w:tcPr>
          <w:p w:rsidR="00693955" w:rsidRPr="00664F46" w:rsidRDefault="00693955" w:rsidP="00C56C7A">
            <w:pPr>
              <w:jc w:val="center"/>
              <w:rPr>
                <w:sz w:val="28"/>
                <w:szCs w:val="28"/>
              </w:rPr>
            </w:pPr>
            <w:r w:rsidRPr="00664F46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2</w:t>
            </w:r>
          </w:p>
          <w:p w:rsidR="00693955" w:rsidRDefault="00693955" w:rsidP="00C56C7A">
            <w:pPr>
              <w:ind w:right="-108"/>
              <w:jc w:val="center"/>
              <w:rPr>
                <w:sz w:val="28"/>
                <w:szCs w:val="28"/>
              </w:rPr>
            </w:pPr>
            <w:r w:rsidRPr="00664F46">
              <w:rPr>
                <w:sz w:val="28"/>
                <w:szCs w:val="28"/>
              </w:rPr>
              <w:t>к решени</w:t>
            </w:r>
            <w:r>
              <w:rPr>
                <w:sz w:val="28"/>
                <w:szCs w:val="28"/>
              </w:rPr>
              <w:t>ю</w:t>
            </w:r>
            <w:r w:rsidRPr="00664F46">
              <w:rPr>
                <w:sz w:val="28"/>
                <w:szCs w:val="28"/>
              </w:rPr>
              <w:t xml:space="preserve"> Совета муниципального образования Гулькевичский район</w:t>
            </w:r>
          </w:p>
          <w:p w:rsidR="00693955" w:rsidRPr="00664F46" w:rsidRDefault="00693955" w:rsidP="00C56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29.11.2013 года №  3</w:t>
            </w:r>
          </w:p>
          <w:p w:rsidR="00693955" w:rsidRPr="00664F46" w:rsidRDefault="00693955" w:rsidP="00664F46">
            <w:pPr>
              <w:jc w:val="both"/>
              <w:rPr>
                <w:sz w:val="28"/>
                <w:szCs w:val="28"/>
              </w:rPr>
            </w:pPr>
          </w:p>
        </w:tc>
      </w:tr>
    </w:tbl>
    <w:p w:rsidR="00693955" w:rsidRPr="005861B4" w:rsidRDefault="00693955" w:rsidP="005861B4">
      <w:pPr>
        <w:jc w:val="center"/>
        <w:rPr>
          <w:sz w:val="28"/>
          <w:szCs w:val="28"/>
        </w:rPr>
      </w:pPr>
      <w:r w:rsidRPr="00833BDC">
        <w:rPr>
          <w:sz w:val="28"/>
          <w:szCs w:val="28"/>
        </w:rPr>
        <w:t>Значение корректирующего коэффициента базовой доходности</w:t>
      </w:r>
      <w:r>
        <w:rPr>
          <w:sz w:val="28"/>
          <w:szCs w:val="28"/>
        </w:rPr>
        <w:t xml:space="preserve">, учитывающего величину среднемесячной заработной платы, </w:t>
      </w:r>
      <w:r w:rsidRPr="005861B4">
        <w:rPr>
          <w:sz w:val="28"/>
          <w:szCs w:val="28"/>
        </w:rPr>
        <w:t>выплачиваемой налогоплательщиком единого налога на вмененный доход наемным работникам</w:t>
      </w:r>
    </w:p>
    <w:p w:rsidR="00693955" w:rsidRPr="00833BDC" w:rsidRDefault="00693955" w:rsidP="005861B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969"/>
        <w:gridCol w:w="1701"/>
        <w:gridCol w:w="1701"/>
        <w:gridCol w:w="1701"/>
      </w:tblGrid>
      <w:tr w:rsidR="00693955" w:rsidTr="00B54C49">
        <w:tc>
          <w:tcPr>
            <w:tcW w:w="675" w:type="dxa"/>
            <w:vMerge w:val="restart"/>
          </w:tcPr>
          <w:p w:rsidR="00693955" w:rsidRPr="005A75BF" w:rsidRDefault="00693955" w:rsidP="00B54C49">
            <w:pPr>
              <w:jc w:val="both"/>
            </w:pPr>
            <w:r w:rsidRPr="00B54C49">
              <w:rPr>
                <w:color w:val="000000"/>
              </w:rPr>
              <w:t>№ п/п</w:t>
            </w:r>
          </w:p>
        </w:tc>
        <w:tc>
          <w:tcPr>
            <w:tcW w:w="3969" w:type="dxa"/>
            <w:vMerge w:val="restart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Величина среднемесячной заработной платы, выплачиваемой налогоплательщиком единого налога на вмененный доход наемным работникам за налоговый период</w:t>
            </w:r>
          </w:p>
        </w:tc>
        <w:tc>
          <w:tcPr>
            <w:tcW w:w="5103" w:type="dxa"/>
            <w:gridSpan w:val="3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Значение коэффициента К 2-2</w:t>
            </w:r>
          </w:p>
        </w:tc>
      </w:tr>
      <w:tr w:rsidR="00693955" w:rsidTr="00B54C49">
        <w:tc>
          <w:tcPr>
            <w:tcW w:w="675" w:type="dxa"/>
            <w:vMerge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населенные пункты с населением от 15 до 50 тыс. человек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населенные пункты с населением от 5 до 15 тыс. человек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 xml:space="preserve">населенные пункты с населением до 5 тыс. человек </w:t>
            </w:r>
          </w:p>
        </w:tc>
      </w:tr>
      <w:tr w:rsidR="00693955" w:rsidTr="00B54C49">
        <w:tc>
          <w:tcPr>
            <w:tcW w:w="675" w:type="dxa"/>
          </w:tcPr>
          <w:p w:rsidR="00693955" w:rsidRPr="00666E81" w:rsidRDefault="00693955" w:rsidP="00B54C49">
            <w:pPr>
              <w:jc w:val="both"/>
            </w:pPr>
            <w:r w:rsidRPr="00666E81">
              <w:t>1.</w:t>
            </w:r>
          </w:p>
        </w:tc>
        <w:tc>
          <w:tcPr>
            <w:tcW w:w="3969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до 9 000 руб. включительно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1,6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1,5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1,4</w:t>
            </w:r>
          </w:p>
        </w:tc>
      </w:tr>
      <w:tr w:rsidR="00693955" w:rsidTr="00B54C49">
        <w:tc>
          <w:tcPr>
            <w:tcW w:w="675" w:type="dxa"/>
          </w:tcPr>
          <w:p w:rsidR="00693955" w:rsidRPr="00666E81" w:rsidRDefault="00693955" w:rsidP="00B54C49">
            <w:pPr>
              <w:jc w:val="both"/>
            </w:pPr>
            <w:r w:rsidRPr="00666E81">
              <w:t>2.</w:t>
            </w:r>
          </w:p>
        </w:tc>
        <w:tc>
          <w:tcPr>
            <w:tcW w:w="3969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от 9 001 руб. до 11 000 руб.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1,3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1,2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1,0</w:t>
            </w:r>
          </w:p>
        </w:tc>
      </w:tr>
      <w:tr w:rsidR="00693955" w:rsidTr="00B54C49">
        <w:tc>
          <w:tcPr>
            <w:tcW w:w="675" w:type="dxa"/>
          </w:tcPr>
          <w:p w:rsidR="00693955" w:rsidRPr="00666E81" w:rsidRDefault="00693955" w:rsidP="00B54C49">
            <w:pPr>
              <w:jc w:val="both"/>
            </w:pPr>
            <w:r w:rsidRPr="00666E81">
              <w:t>3.</w:t>
            </w:r>
          </w:p>
        </w:tc>
        <w:tc>
          <w:tcPr>
            <w:tcW w:w="3969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от 11 001 руб. до 15 000 руб.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0,9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0,8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0,7</w:t>
            </w:r>
          </w:p>
        </w:tc>
      </w:tr>
      <w:tr w:rsidR="00693955" w:rsidTr="00B54C49">
        <w:tc>
          <w:tcPr>
            <w:tcW w:w="675" w:type="dxa"/>
          </w:tcPr>
          <w:p w:rsidR="00693955" w:rsidRPr="00666E81" w:rsidRDefault="00693955" w:rsidP="00B54C49">
            <w:pPr>
              <w:jc w:val="both"/>
            </w:pPr>
            <w:r w:rsidRPr="00666E81">
              <w:t>4.</w:t>
            </w:r>
          </w:p>
        </w:tc>
        <w:tc>
          <w:tcPr>
            <w:tcW w:w="3969" w:type="dxa"/>
          </w:tcPr>
          <w:p w:rsidR="00693955" w:rsidRPr="00B54C49" w:rsidRDefault="00693955" w:rsidP="00B54C49">
            <w:pPr>
              <w:jc w:val="both"/>
              <w:rPr>
                <w:sz w:val="28"/>
                <w:szCs w:val="28"/>
              </w:rPr>
            </w:pPr>
            <w:r w:rsidRPr="00B54C49">
              <w:rPr>
                <w:color w:val="000000"/>
              </w:rPr>
              <w:t>свыше 15 001 руб.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0,8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0,7</w:t>
            </w:r>
          </w:p>
        </w:tc>
        <w:tc>
          <w:tcPr>
            <w:tcW w:w="1701" w:type="dxa"/>
          </w:tcPr>
          <w:p w:rsidR="00693955" w:rsidRPr="00B54C49" w:rsidRDefault="00693955" w:rsidP="00B54C49">
            <w:pPr>
              <w:jc w:val="center"/>
              <w:rPr>
                <w:color w:val="000000"/>
              </w:rPr>
            </w:pPr>
            <w:r w:rsidRPr="00B54C49">
              <w:rPr>
                <w:color w:val="000000"/>
              </w:rPr>
              <w:t>0,6</w:t>
            </w:r>
          </w:p>
        </w:tc>
      </w:tr>
    </w:tbl>
    <w:p w:rsidR="00693955" w:rsidRPr="00833BDC" w:rsidRDefault="00693955" w:rsidP="007A607C">
      <w:pPr>
        <w:jc w:val="both"/>
        <w:rPr>
          <w:sz w:val="28"/>
          <w:szCs w:val="28"/>
        </w:rPr>
      </w:pPr>
    </w:p>
    <w:p w:rsidR="00693955" w:rsidRPr="00833BDC" w:rsidRDefault="00693955" w:rsidP="004D62C7">
      <w:pPr>
        <w:rPr>
          <w:sz w:val="28"/>
          <w:szCs w:val="28"/>
        </w:rPr>
      </w:pPr>
    </w:p>
    <w:p w:rsidR="00693955" w:rsidRPr="00833BDC" w:rsidRDefault="00693955" w:rsidP="00504B2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833BDC">
        <w:rPr>
          <w:sz w:val="28"/>
          <w:szCs w:val="28"/>
        </w:rPr>
        <w:t xml:space="preserve"> управления</w:t>
      </w:r>
    </w:p>
    <w:p w:rsidR="00693955" w:rsidRPr="00833BDC" w:rsidRDefault="00693955" w:rsidP="00504B2B">
      <w:pPr>
        <w:jc w:val="both"/>
        <w:rPr>
          <w:sz w:val="28"/>
          <w:szCs w:val="28"/>
        </w:rPr>
      </w:pPr>
      <w:r w:rsidRPr="00833BDC">
        <w:rPr>
          <w:sz w:val="28"/>
          <w:szCs w:val="28"/>
        </w:rPr>
        <w:t>экономики и потребительской сферы</w:t>
      </w:r>
    </w:p>
    <w:p w:rsidR="00693955" w:rsidRPr="00833BDC" w:rsidRDefault="00693955" w:rsidP="00504B2B">
      <w:pPr>
        <w:jc w:val="both"/>
        <w:rPr>
          <w:sz w:val="28"/>
          <w:szCs w:val="28"/>
        </w:rPr>
      </w:pPr>
      <w:r w:rsidRPr="00833BDC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</w:t>
      </w:r>
    </w:p>
    <w:p w:rsidR="00693955" w:rsidRDefault="00693955" w:rsidP="00504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Гулькевичский район </w:t>
      </w:r>
      <w:r w:rsidRPr="00833BDC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Е.В.Хомутова</w:t>
      </w:r>
    </w:p>
    <w:sectPr w:rsidR="00693955" w:rsidSect="00547BA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955" w:rsidRDefault="00693955">
      <w:r>
        <w:separator/>
      </w:r>
    </w:p>
  </w:endnote>
  <w:endnote w:type="continuationSeparator" w:id="1">
    <w:p w:rsidR="00693955" w:rsidRDefault="0069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955" w:rsidRDefault="00693955">
      <w:r>
        <w:separator/>
      </w:r>
    </w:p>
  </w:footnote>
  <w:footnote w:type="continuationSeparator" w:id="1">
    <w:p w:rsidR="00693955" w:rsidRDefault="00693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955" w:rsidRDefault="00693955" w:rsidP="00547BA7">
    <w:pPr>
      <w:pStyle w:val="Head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22E40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3607E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0AE60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37A0F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3A78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0A71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1821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5656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2E42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BAB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52E"/>
    <w:rsid w:val="00001514"/>
    <w:rsid w:val="0001182D"/>
    <w:rsid w:val="00015ECB"/>
    <w:rsid w:val="0001636D"/>
    <w:rsid w:val="0001739E"/>
    <w:rsid w:val="000402F9"/>
    <w:rsid w:val="00071685"/>
    <w:rsid w:val="000971DB"/>
    <w:rsid w:val="000B3488"/>
    <w:rsid w:val="000D20F8"/>
    <w:rsid w:val="000D6422"/>
    <w:rsid w:val="00115FEE"/>
    <w:rsid w:val="0011607B"/>
    <w:rsid w:val="001222F0"/>
    <w:rsid w:val="001255C6"/>
    <w:rsid w:val="001670E8"/>
    <w:rsid w:val="001710AF"/>
    <w:rsid w:val="001935F9"/>
    <w:rsid w:val="001A53BB"/>
    <w:rsid w:val="001A6908"/>
    <w:rsid w:val="001A7119"/>
    <w:rsid w:val="001B59C9"/>
    <w:rsid w:val="001F0208"/>
    <w:rsid w:val="0020213D"/>
    <w:rsid w:val="00202DAB"/>
    <w:rsid w:val="00205203"/>
    <w:rsid w:val="00245308"/>
    <w:rsid w:val="00255D21"/>
    <w:rsid w:val="00256A4A"/>
    <w:rsid w:val="002570DD"/>
    <w:rsid w:val="00260A31"/>
    <w:rsid w:val="002921D9"/>
    <w:rsid w:val="002A2158"/>
    <w:rsid w:val="002D3DE8"/>
    <w:rsid w:val="002F0979"/>
    <w:rsid w:val="002F0C7E"/>
    <w:rsid w:val="0030655A"/>
    <w:rsid w:val="00320F8D"/>
    <w:rsid w:val="00321DD2"/>
    <w:rsid w:val="00323D8C"/>
    <w:rsid w:val="00333E84"/>
    <w:rsid w:val="003371D4"/>
    <w:rsid w:val="00361766"/>
    <w:rsid w:val="00363DEB"/>
    <w:rsid w:val="00366FD3"/>
    <w:rsid w:val="003912AA"/>
    <w:rsid w:val="003A0C0D"/>
    <w:rsid w:val="003D2920"/>
    <w:rsid w:val="003D3933"/>
    <w:rsid w:val="003D3F58"/>
    <w:rsid w:val="003D7036"/>
    <w:rsid w:val="00405F13"/>
    <w:rsid w:val="00432452"/>
    <w:rsid w:val="0049389E"/>
    <w:rsid w:val="004A2C1A"/>
    <w:rsid w:val="004D62C7"/>
    <w:rsid w:val="004E2E82"/>
    <w:rsid w:val="004F5048"/>
    <w:rsid w:val="00504B2B"/>
    <w:rsid w:val="005235E1"/>
    <w:rsid w:val="005329EB"/>
    <w:rsid w:val="00547BA7"/>
    <w:rsid w:val="00561163"/>
    <w:rsid w:val="00565362"/>
    <w:rsid w:val="00576C5D"/>
    <w:rsid w:val="005861B4"/>
    <w:rsid w:val="00597033"/>
    <w:rsid w:val="005A75BF"/>
    <w:rsid w:val="005C1B16"/>
    <w:rsid w:val="005F33D3"/>
    <w:rsid w:val="005F3E40"/>
    <w:rsid w:val="006267A8"/>
    <w:rsid w:val="00626D9C"/>
    <w:rsid w:val="00630247"/>
    <w:rsid w:val="00644A10"/>
    <w:rsid w:val="0065082F"/>
    <w:rsid w:val="0065366F"/>
    <w:rsid w:val="00664F46"/>
    <w:rsid w:val="00666E81"/>
    <w:rsid w:val="00691B56"/>
    <w:rsid w:val="00693955"/>
    <w:rsid w:val="006E0069"/>
    <w:rsid w:val="006E2132"/>
    <w:rsid w:val="00704850"/>
    <w:rsid w:val="00731313"/>
    <w:rsid w:val="007355B1"/>
    <w:rsid w:val="007536C2"/>
    <w:rsid w:val="00761BF7"/>
    <w:rsid w:val="00764663"/>
    <w:rsid w:val="00785A39"/>
    <w:rsid w:val="007908CA"/>
    <w:rsid w:val="007909F5"/>
    <w:rsid w:val="00792309"/>
    <w:rsid w:val="007A02C3"/>
    <w:rsid w:val="007A479F"/>
    <w:rsid w:val="007A607C"/>
    <w:rsid w:val="007C019A"/>
    <w:rsid w:val="007C7771"/>
    <w:rsid w:val="007D6361"/>
    <w:rsid w:val="00811CAB"/>
    <w:rsid w:val="00833BDC"/>
    <w:rsid w:val="00836649"/>
    <w:rsid w:val="0085257D"/>
    <w:rsid w:val="008A741C"/>
    <w:rsid w:val="008B7A56"/>
    <w:rsid w:val="008D3203"/>
    <w:rsid w:val="008D5E79"/>
    <w:rsid w:val="008D76D1"/>
    <w:rsid w:val="008E2518"/>
    <w:rsid w:val="0091506E"/>
    <w:rsid w:val="00920E51"/>
    <w:rsid w:val="00927D8B"/>
    <w:rsid w:val="00930ED1"/>
    <w:rsid w:val="009466B4"/>
    <w:rsid w:val="00952CB2"/>
    <w:rsid w:val="009542ED"/>
    <w:rsid w:val="00965498"/>
    <w:rsid w:val="00974D2A"/>
    <w:rsid w:val="00983249"/>
    <w:rsid w:val="009935F6"/>
    <w:rsid w:val="009A0F6F"/>
    <w:rsid w:val="009A127B"/>
    <w:rsid w:val="009B2BED"/>
    <w:rsid w:val="009C52F0"/>
    <w:rsid w:val="009E5EE0"/>
    <w:rsid w:val="00A06722"/>
    <w:rsid w:val="00A17F4F"/>
    <w:rsid w:val="00A56B92"/>
    <w:rsid w:val="00A818AD"/>
    <w:rsid w:val="00A81E61"/>
    <w:rsid w:val="00A90866"/>
    <w:rsid w:val="00A96821"/>
    <w:rsid w:val="00AB17D3"/>
    <w:rsid w:val="00AB7C4C"/>
    <w:rsid w:val="00AC586F"/>
    <w:rsid w:val="00AF079A"/>
    <w:rsid w:val="00AF7208"/>
    <w:rsid w:val="00B17324"/>
    <w:rsid w:val="00B36801"/>
    <w:rsid w:val="00B54C49"/>
    <w:rsid w:val="00B73A38"/>
    <w:rsid w:val="00B74E20"/>
    <w:rsid w:val="00B90EB1"/>
    <w:rsid w:val="00BA36AA"/>
    <w:rsid w:val="00BC4209"/>
    <w:rsid w:val="00BD1509"/>
    <w:rsid w:val="00BE3CAA"/>
    <w:rsid w:val="00C1210B"/>
    <w:rsid w:val="00C36562"/>
    <w:rsid w:val="00C56C7A"/>
    <w:rsid w:val="00C76B76"/>
    <w:rsid w:val="00C8164C"/>
    <w:rsid w:val="00C85FE7"/>
    <w:rsid w:val="00CA3E37"/>
    <w:rsid w:val="00CA7BE6"/>
    <w:rsid w:val="00CB6686"/>
    <w:rsid w:val="00CD41AA"/>
    <w:rsid w:val="00CD7B64"/>
    <w:rsid w:val="00D25F3B"/>
    <w:rsid w:val="00D3252E"/>
    <w:rsid w:val="00D46499"/>
    <w:rsid w:val="00D5014D"/>
    <w:rsid w:val="00D5156C"/>
    <w:rsid w:val="00D706BE"/>
    <w:rsid w:val="00D70B59"/>
    <w:rsid w:val="00D93EAA"/>
    <w:rsid w:val="00DA2C18"/>
    <w:rsid w:val="00DB1CD2"/>
    <w:rsid w:val="00DB646E"/>
    <w:rsid w:val="00DD0F11"/>
    <w:rsid w:val="00DF13AC"/>
    <w:rsid w:val="00E17092"/>
    <w:rsid w:val="00E74B6C"/>
    <w:rsid w:val="00E8052A"/>
    <w:rsid w:val="00E847A2"/>
    <w:rsid w:val="00EA588E"/>
    <w:rsid w:val="00EC48B9"/>
    <w:rsid w:val="00ED381F"/>
    <w:rsid w:val="00ED41E1"/>
    <w:rsid w:val="00EF1E1D"/>
    <w:rsid w:val="00F22CD7"/>
    <w:rsid w:val="00F259C2"/>
    <w:rsid w:val="00F3352E"/>
    <w:rsid w:val="00F60C98"/>
    <w:rsid w:val="00F72403"/>
    <w:rsid w:val="00F82D5C"/>
    <w:rsid w:val="00FA604B"/>
    <w:rsid w:val="00FD157F"/>
    <w:rsid w:val="00FD2D69"/>
    <w:rsid w:val="00FE3935"/>
    <w:rsid w:val="00FF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E3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E37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E37"/>
    <w:pPr>
      <w:keepNext/>
      <w:jc w:val="center"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3E37"/>
    <w:pPr>
      <w:keepNext/>
      <w:outlineLvl w:val="2"/>
    </w:pPr>
    <w:rPr>
      <w:rFonts w:eastAsia="Arial Unicode MS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3E37"/>
    <w:pPr>
      <w:keepNext/>
      <w:ind w:right="-186"/>
      <w:jc w:val="both"/>
      <w:outlineLvl w:val="3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1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1D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1D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1D9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CA3E37"/>
    <w:pPr>
      <w:jc w:val="center"/>
    </w:pPr>
    <w:rPr>
      <w:b/>
      <w:bCs/>
      <w:sz w:val="28"/>
    </w:rPr>
  </w:style>
  <w:style w:type="paragraph" w:styleId="BodyText">
    <w:name w:val="Body Text"/>
    <w:basedOn w:val="Normal"/>
    <w:link w:val="BodyTextChar"/>
    <w:uiPriority w:val="99"/>
    <w:rsid w:val="00CA3E3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61D9"/>
    <w:rPr>
      <w:sz w:val="24"/>
      <w:szCs w:val="24"/>
    </w:rPr>
  </w:style>
  <w:style w:type="table" w:styleId="TableGrid">
    <w:name w:val="Table Grid"/>
    <w:basedOn w:val="TableNormal"/>
    <w:uiPriority w:val="99"/>
    <w:rsid w:val="004E2E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47B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61D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47B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61D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47B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F0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0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85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325</TotalTime>
  <Pages>1</Pages>
  <Words>153</Words>
  <Characters>877</Characters>
  <Application>Microsoft Office Outlook</Application>
  <DocSecurity>0</DocSecurity>
  <Lines>0</Lines>
  <Paragraphs>0</Paragraphs>
  <ScaleCrop>false</ScaleCrop>
  <Company>C&amp;T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</dc:creator>
  <cp:keywords/>
  <dc:description/>
  <cp:lastModifiedBy>Admin</cp:lastModifiedBy>
  <cp:revision>13</cp:revision>
  <cp:lastPrinted>2013-11-26T10:47:00Z</cp:lastPrinted>
  <dcterms:created xsi:type="dcterms:W3CDTF">2013-11-18T14:24:00Z</dcterms:created>
  <dcterms:modified xsi:type="dcterms:W3CDTF">2013-12-04T10:14:00Z</dcterms:modified>
</cp:coreProperties>
</file>